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4C5BA" w14:textId="77777777" w:rsidR="00446C4D" w:rsidRDefault="00446C4D" w:rsidP="00446C4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Sir Thomas SWINBURN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fl.1407)</w:t>
      </w:r>
    </w:p>
    <w:p w14:paraId="752275DD" w14:textId="77777777" w:rsidR="00446C4D" w:rsidRDefault="00446C4D" w:rsidP="00446C4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4610A4E2" w14:textId="77777777" w:rsidR="00446C4D" w:rsidRDefault="00446C4D" w:rsidP="00446C4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79246D9" w14:textId="77777777" w:rsidR="00446C4D" w:rsidRDefault="00446C4D" w:rsidP="00446C4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1B4B705" w14:textId="77777777" w:rsidR="00446C4D" w:rsidRDefault="00446C4D" w:rsidP="00446C4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11 Nov.1407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attorney prior to going to serve in Gascony and</w:t>
      </w:r>
    </w:p>
    <w:p w14:paraId="5CDDF988" w14:textId="77777777" w:rsidR="00446C4D" w:rsidRDefault="00446C4D" w:rsidP="00446C4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</w:r>
      <w:proofErr w:type="spellStart"/>
      <w:r>
        <w:rPr>
          <w:rFonts w:cs="Times New Roman"/>
          <w:color w:val="282B30"/>
          <w:szCs w:val="24"/>
          <w:shd w:val="clear" w:color="auto" w:fill="FFFFFF"/>
        </w:rPr>
        <w:t>Acquitaine</w:t>
      </w:r>
      <w:proofErr w:type="spellEnd"/>
      <w:r>
        <w:rPr>
          <w:rFonts w:cs="Times New Roman"/>
          <w:color w:val="282B30"/>
          <w:szCs w:val="24"/>
          <w:shd w:val="clear" w:color="auto" w:fill="FFFFFF"/>
        </w:rPr>
        <w:t>.</w:t>
      </w:r>
    </w:p>
    <w:p w14:paraId="4ABAB185" w14:textId="77777777" w:rsidR="00446C4D" w:rsidRDefault="00446C4D" w:rsidP="00446C4D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C61/11, m1,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7739105B" w14:textId="77777777" w:rsidR="00446C4D" w:rsidRDefault="00446C4D" w:rsidP="00446C4D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January 2023)</w:t>
      </w:r>
    </w:p>
    <w:p w14:paraId="6335797A" w14:textId="77777777" w:rsidR="00446C4D" w:rsidRDefault="00446C4D" w:rsidP="00446C4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582386E" w14:textId="77777777" w:rsidR="00446C4D" w:rsidRDefault="00446C4D" w:rsidP="00446C4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FBB9825" w14:textId="77777777" w:rsidR="00446C4D" w:rsidRDefault="00446C4D" w:rsidP="00446C4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12 March 2023</w:t>
      </w:r>
    </w:p>
    <w:p w14:paraId="29BA0EA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2DBA4" w14:textId="77777777" w:rsidR="00446C4D" w:rsidRDefault="00446C4D" w:rsidP="009139A6">
      <w:r>
        <w:separator/>
      </w:r>
    </w:p>
  </w:endnote>
  <w:endnote w:type="continuationSeparator" w:id="0">
    <w:p w14:paraId="744A4B87" w14:textId="77777777" w:rsidR="00446C4D" w:rsidRDefault="00446C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742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C2BC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A8FD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091F4" w14:textId="77777777" w:rsidR="00446C4D" w:rsidRDefault="00446C4D" w:rsidP="009139A6">
      <w:r>
        <w:separator/>
      </w:r>
    </w:p>
  </w:footnote>
  <w:footnote w:type="continuationSeparator" w:id="0">
    <w:p w14:paraId="48C2F9AD" w14:textId="77777777" w:rsidR="00446C4D" w:rsidRDefault="00446C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527C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5E2D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780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C4D"/>
    <w:rsid w:val="000666E0"/>
    <w:rsid w:val="002510B7"/>
    <w:rsid w:val="00446C4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CC2D4"/>
  <w15:chartTrackingRefBased/>
  <w15:docId w15:val="{8E5183C9-1435-460C-A09C-E694CD3A4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2023-03-17T20:33:00Z</dcterms:created>
  <dcterms:modified xsi:type="dcterms:W3CDTF">2023-03-17T20:34:00Z</dcterms:modified>
</cp:coreProperties>
</file>